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8389C" w14:textId="77777777" w:rsidR="00104611" w:rsidRDefault="00104611" w:rsidP="001046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Christian SWAYNE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1448 – 1500)</w:t>
      </w:r>
    </w:p>
    <w:p w14:paraId="20E09B81" w14:textId="77777777" w:rsidR="00104611" w:rsidRDefault="00104611" w:rsidP="001046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Salisbury.</w:t>
      </w:r>
    </w:p>
    <w:p w14:paraId="63BA6DD1" w14:textId="77777777" w:rsidR="00104611" w:rsidRDefault="00104611" w:rsidP="00104611">
      <w:pPr>
        <w:pStyle w:val="NoSpacing"/>
        <w:rPr>
          <w:rFonts w:cs="Times New Roman"/>
          <w:szCs w:val="24"/>
        </w:rPr>
      </w:pPr>
    </w:p>
    <w:p w14:paraId="0213CF7C" w14:textId="77777777" w:rsidR="00104611" w:rsidRDefault="00104611" w:rsidP="00104611">
      <w:pPr>
        <w:pStyle w:val="NoSpacing"/>
        <w:rPr>
          <w:rFonts w:cs="Times New Roman"/>
          <w:szCs w:val="24"/>
        </w:rPr>
      </w:pPr>
    </w:p>
    <w:p w14:paraId="4D0B7262" w14:textId="77777777" w:rsidR="00104611" w:rsidRDefault="00104611" w:rsidP="001046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William Swayne(q.v.).</w:t>
      </w:r>
    </w:p>
    <w:p w14:paraId="4B2FE522" w14:textId="77777777" w:rsidR="00104611" w:rsidRDefault="00104611" w:rsidP="001046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(“UK and Ireland, Find A Grave Index, 1300s – current”)</w:t>
      </w:r>
    </w:p>
    <w:p w14:paraId="0776176E" w14:textId="77777777" w:rsidR="00104611" w:rsidRDefault="00104611" w:rsidP="001046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 William Arthur(q.v.).   (ibid.)</w:t>
      </w:r>
    </w:p>
    <w:p w14:paraId="586D94C7" w14:textId="77777777" w:rsidR="00104611" w:rsidRDefault="00104611" w:rsidP="001046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Robert(q.v.), John Thomas(q.v.), Thomas(q.v.), Robert(q.v.).  (FamilySearch)</w:t>
      </w:r>
    </w:p>
    <w:p w14:paraId="7EF16A82" w14:textId="77777777" w:rsidR="00104611" w:rsidRDefault="00104611" w:rsidP="00104611">
      <w:pPr>
        <w:pStyle w:val="NoSpacing"/>
        <w:rPr>
          <w:rFonts w:cs="Times New Roman"/>
          <w:szCs w:val="24"/>
        </w:rPr>
      </w:pPr>
    </w:p>
    <w:p w14:paraId="0E9003BA" w14:textId="77777777" w:rsidR="00104611" w:rsidRDefault="00104611" w:rsidP="00104611">
      <w:pPr>
        <w:pStyle w:val="NoSpacing"/>
        <w:rPr>
          <w:rFonts w:cs="Times New Roman"/>
          <w:szCs w:val="24"/>
        </w:rPr>
      </w:pPr>
    </w:p>
    <w:p w14:paraId="45EBABD8" w14:textId="77777777" w:rsidR="00104611" w:rsidRDefault="00104611" w:rsidP="001046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2023</w:t>
      </w:r>
    </w:p>
    <w:p w14:paraId="2130527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B73DA" w14:textId="77777777" w:rsidR="00104611" w:rsidRDefault="00104611" w:rsidP="009139A6">
      <w:r>
        <w:separator/>
      </w:r>
    </w:p>
  </w:endnote>
  <w:endnote w:type="continuationSeparator" w:id="0">
    <w:p w14:paraId="104FDBCE" w14:textId="77777777" w:rsidR="00104611" w:rsidRDefault="001046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8A5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ADD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8E8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869EF" w14:textId="77777777" w:rsidR="00104611" w:rsidRDefault="00104611" w:rsidP="009139A6">
      <w:r>
        <w:separator/>
      </w:r>
    </w:p>
  </w:footnote>
  <w:footnote w:type="continuationSeparator" w:id="0">
    <w:p w14:paraId="390C5818" w14:textId="77777777" w:rsidR="00104611" w:rsidRDefault="001046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AC5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4CD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EB8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611"/>
    <w:rsid w:val="000666E0"/>
    <w:rsid w:val="0010461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3B2FD"/>
  <w15:chartTrackingRefBased/>
  <w15:docId w15:val="{19A0DD58-2CB1-45C7-A0C5-53FD2FADD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2023-09-05T08:29:00Z</dcterms:created>
  <dcterms:modified xsi:type="dcterms:W3CDTF">2023-09-05T08:30:00Z</dcterms:modified>
</cp:coreProperties>
</file>